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3239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  <w:gridCol w:w="6786"/>
        <w:gridCol w:w="6786"/>
      </w:tblGrid>
      <w:tr w:rsidR="009E0802" w:rsidRPr="008F6547" w14:paraId="02774858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73CB3C0F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6CBF94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6A27972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BDF6687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146CFFF8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34A4860A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B70946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EB7B86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22EEAD41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39796DD5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41AD92F8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1F01C8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019416C7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293A6E7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3625B106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EC061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0BB2F90D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0926E3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2656FD08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051602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12A3AF8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2C2519A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333D9855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35E70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8EE0B6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F38706A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518085C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09B83D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58EDE15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38E99C25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4E70AF75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05B838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14790D7E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030769C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490A85B8" w14:textId="77777777" w:rsidTr="00C460CA">
        <w:trPr>
          <w:gridAfter w:val="2"/>
          <w:wAfter w:w="13572" w:type="dxa"/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54080B00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39AD444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75CE29AA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01214D5B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75A1536D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4F9CC7E7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3B8B24B" w14:textId="77777777" w:rsidR="0013068A" w:rsidRPr="008F6547" w:rsidRDefault="0013068A" w:rsidP="0013068A"/>
        </w:tc>
      </w:tr>
      <w:tr w:rsidR="00597968" w:rsidRPr="008F6547" w14:paraId="42E70933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CADCEE5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9EA5A3D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458B37C" w14:textId="77777777" w:rsidR="0013068A" w:rsidRPr="008F6547" w:rsidRDefault="0013068A" w:rsidP="0013068A"/>
        </w:tc>
      </w:tr>
      <w:tr w:rsidR="00597968" w:rsidRPr="008F6547" w14:paraId="67D21173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94A6DC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63672DD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0F44638" w14:textId="77777777" w:rsidR="0013068A" w:rsidRPr="008F6547" w:rsidRDefault="0013068A" w:rsidP="00940F19"/>
        </w:tc>
      </w:tr>
      <w:tr w:rsidR="00140608" w:rsidRPr="00597968" w14:paraId="612C719D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61E15BA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1D870DE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4998A21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010F7E10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4A63E01D" w14:textId="55540623" w:rsidR="000D2F1B" w:rsidRPr="00C86E04" w:rsidRDefault="00C86E04" w:rsidP="00952574">
            <w:pPr>
              <w:rPr>
                <w:b/>
              </w:rPr>
            </w:pPr>
            <w:r w:rsidRPr="00C86E0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6E04">
              <w:rPr>
                <w:b/>
              </w:rPr>
              <w:instrText xml:space="preserve"> FORMTEXT </w:instrText>
            </w:r>
            <w:r w:rsidRPr="00C86E04">
              <w:rPr>
                <w:b/>
              </w:rPr>
            </w:r>
            <w:r w:rsidRPr="00C86E04">
              <w:rPr>
                <w:b/>
              </w:rPr>
              <w:fldChar w:fldCharType="separate"/>
            </w:r>
            <w:r w:rsidR="00952574" w:rsidRPr="00952574">
              <w:rPr>
                <w:b/>
              </w:rPr>
              <w:t xml:space="preserve">Deichsanierung Duisburg-Homberg, </w:t>
            </w:r>
            <w:r w:rsidR="000978B2">
              <w:rPr>
                <w:b/>
              </w:rPr>
              <w:t>Aufschlussbohrungen</w:t>
            </w:r>
            <w:r w:rsidRPr="00C86E04">
              <w:rPr>
                <w:b/>
              </w:rPr>
              <w:fldChar w:fldCharType="end"/>
            </w:r>
          </w:p>
        </w:tc>
      </w:tr>
      <w:tr w:rsidR="000D2F1B" w:rsidRPr="008F6547" w14:paraId="39F5CA50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55183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788FA690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4A7496AF" w14:textId="77777777" w:rsidTr="00C460CA">
        <w:trPr>
          <w:gridAfter w:val="2"/>
          <w:wAfter w:w="13572" w:type="dxa"/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5F3D66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51C33FD4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3046F553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C59C4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39092E6E" w14:textId="2E4FF3D5" w:rsidR="000D2F1B" w:rsidRPr="00C74A8F" w:rsidRDefault="00C86E04" w:rsidP="00952574">
            <w:pPr>
              <w:rPr>
                <w:b/>
              </w:rPr>
            </w:pPr>
            <w:r w:rsidRPr="00C86E0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6E04">
              <w:rPr>
                <w:b/>
              </w:rPr>
              <w:instrText xml:space="preserve"> FORMTEXT </w:instrText>
            </w:r>
            <w:r w:rsidRPr="00C86E04">
              <w:rPr>
                <w:b/>
              </w:rPr>
            </w:r>
            <w:r w:rsidRPr="00C86E04">
              <w:rPr>
                <w:b/>
              </w:rPr>
              <w:fldChar w:fldCharType="separate"/>
            </w:r>
            <w:r w:rsidR="000978B2">
              <w:rPr>
                <w:b/>
              </w:rPr>
              <w:t>Aufschlussbohrung für Baugrunderkundung</w:t>
            </w:r>
            <w:r w:rsidRPr="00C86E04">
              <w:rPr>
                <w:b/>
              </w:rPr>
              <w:fldChar w:fldCharType="end"/>
            </w:r>
          </w:p>
        </w:tc>
      </w:tr>
      <w:tr w:rsidR="005C638C" w:rsidRPr="001C60F2" w14:paraId="45C212A2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3E2FF2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018F831D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151A1C6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B8095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64C05DB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5D899114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2BB898CC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9A590A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FAB3B72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71475A1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6F18CEF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02F06EFD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3CA9A35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E8AC3C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C84E7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71C08D0F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67433FD9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CDEA12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3D9F6D7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DF8F7D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0A909225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629A4AD4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9F560B2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58B3F9D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A1457A7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797397FA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20D20CEA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358E57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A28BF4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7DFDC24" w14:textId="77777777" w:rsidR="004E122C" w:rsidRPr="00513DD8" w:rsidRDefault="00DF0D66" w:rsidP="006D43FE">
            <w:pPr>
              <w:jc w:val="left"/>
              <w:rPr>
                <w:strike/>
              </w:rPr>
            </w:pPr>
            <w:r w:rsidRPr="00513DD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120D3C61" w14:textId="77777777" w:rsidR="004E122C" w:rsidRPr="00513DD8" w:rsidRDefault="001013A4" w:rsidP="00987558">
            <w:pPr>
              <w:jc w:val="left"/>
              <w:rPr>
                <w:strike/>
              </w:rPr>
            </w:pPr>
            <w:r w:rsidRPr="00513DD8">
              <w:rPr>
                <w:strike/>
              </w:rPr>
              <w:t xml:space="preserve">Verzeichnis der </w:t>
            </w:r>
            <w:r w:rsidR="00DF0D66" w:rsidRPr="00513DD8">
              <w:rPr>
                <w:strike/>
              </w:rPr>
              <w:t>Leistungen</w:t>
            </w:r>
            <w:r w:rsidR="004F6A90" w:rsidRPr="00513DD8">
              <w:rPr>
                <w:strike/>
              </w:rPr>
              <w:t>/Kapazitäten</w:t>
            </w:r>
            <w:r w:rsidR="00DF0D66" w:rsidRPr="00513DD8">
              <w:rPr>
                <w:strike/>
              </w:rPr>
              <w:t xml:space="preserve"> anderer Unternehmen</w:t>
            </w:r>
          </w:p>
        </w:tc>
      </w:tr>
      <w:tr w:rsidR="00DF0D66" w:rsidRPr="001C60F2" w14:paraId="37F50D2F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5461EE9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E1CA96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C9CEA88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ADE29C3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4F3699D9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F079AEA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1CEF0DA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AFABFFA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70A39922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5A7100DA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B8F444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E7FDE1F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6A792A32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45549F53" w14:textId="77777777" w:rsidR="00695337" w:rsidRPr="00520D3B" w:rsidRDefault="00067687" w:rsidP="00624F1B">
            <w:r>
              <w:rPr>
                <w:rFonts w:ascii="Helvetica" w:hAnsi="Helvetica" w:cs="Helvetica"/>
              </w:rPr>
              <w:t xml:space="preserve">Formblatt </w:t>
            </w:r>
            <w:r w:rsidR="00E401BD">
              <w:rPr>
                <w:rFonts w:ascii="Helvetica" w:hAnsi="Helvetica" w:cs="Helvetica"/>
              </w:rPr>
              <w:t>F</w:t>
            </w:r>
            <w:r w:rsidR="00B02A39">
              <w:rPr>
                <w:rFonts w:ascii="Helvetica" w:hAnsi="Helvetica" w:cs="Helvetica"/>
              </w:rPr>
              <w:t>4</w:t>
            </w:r>
          </w:p>
        </w:tc>
      </w:tr>
      <w:tr w:rsidR="000F3508" w:rsidRPr="001C60F2" w14:paraId="1F7D2D63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C3A92E6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E224404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3982BB6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FD1D24A" w14:textId="77777777" w:rsidR="000F3508" w:rsidRPr="00597968" w:rsidRDefault="000F3508" w:rsidP="002F4DD6">
            <w:pPr>
              <w:jc w:val="left"/>
            </w:pPr>
          </w:p>
        </w:tc>
      </w:tr>
      <w:tr w:rsidR="000F3508" w:rsidRPr="001C60F2" w14:paraId="070EA8E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042F3E7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3939C97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0EB2520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7FBEF0E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00E218A0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87378D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0EED94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61202C2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3C00AC63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394FDF98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D7709D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008239B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34ADE55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A402171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5A678446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8419825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77699B0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2AB09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79857A7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FE527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4A4CC4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CC69E9">
              <w:rPr>
                <w:vertAlign w:val="superscript"/>
              </w:rPr>
              <w:instrText xml:space="preserve"> \* MERGEFORMAT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403C66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14B754F2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8B6DCDD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A43E000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8F5586A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174D8A17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09779DD4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842916B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CD196FB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F99DE3E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CEFE02B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A968805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CEE7713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5B026B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578C001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046AA708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631D994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ECDE70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91E587C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C35792A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A764495" w14:textId="77777777" w:rsidR="00E76F2B" w:rsidRPr="00597968" w:rsidRDefault="00624F1B" w:rsidP="00E76F2B">
            <w:pPr>
              <w:jc w:val="left"/>
            </w:pPr>
            <w:r>
              <w:t>Formblatt F 1</w:t>
            </w:r>
            <w:r w:rsidR="008E55B9">
              <w:t xml:space="preserve"> - </w:t>
            </w:r>
            <w:r w:rsidR="00C40DBE">
              <w:t>3</w:t>
            </w:r>
          </w:p>
        </w:tc>
      </w:tr>
      <w:tr w:rsidR="00E401BD" w:rsidRPr="00D1009B" w14:paraId="0B0F882B" w14:textId="77777777" w:rsidTr="00C460C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174C741" w14:textId="77777777" w:rsidR="00E401BD" w:rsidRDefault="00E401BD" w:rsidP="00E401BD">
            <w:pPr>
              <w:rPr>
                <w:b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480CBCD7" w14:textId="77777777" w:rsidR="00E401BD" w:rsidRDefault="00E401BD" w:rsidP="00E401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  <w:p w14:paraId="2BB54EBC" w14:textId="77777777" w:rsidR="00E401BD" w:rsidRPr="005C27BD" w:rsidRDefault="00E401BD" w:rsidP="00E401BD">
            <w:pPr>
              <w:jc w:val="left"/>
            </w:pPr>
          </w:p>
        </w:tc>
        <w:tc>
          <w:tcPr>
            <w:tcW w:w="6786" w:type="dxa"/>
            <w:vAlign w:val="center"/>
          </w:tcPr>
          <w:p w14:paraId="659A58D6" w14:textId="77777777" w:rsidR="00E401BD" w:rsidRPr="00D425A1" w:rsidRDefault="00E401BD" w:rsidP="00E401BD">
            <w:pPr>
              <w:jc w:val="left"/>
            </w:pPr>
          </w:p>
        </w:tc>
        <w:tc>
          <w:tcPr>
            <w:tcW w:w="6786" w:type="dxa"/>
            <w:vAlign w:val="center"/>
          </w:tcPr>
          <w:p w14:paraId="6D4F0213" w14:textId="77777777" w:rsidR="00E401BD" w:rsidRPr="00597968" w:rsidRDefault="00E401BD" w:rsidP="00E401BD">
            <w:pPr>
              <w:jc w:val="left"/>
            </w:pPr>
            <w:r>
              <w:t>Formblatt F1 – F3</w:t>
            </w:r>
          </w:p>
        </w:tc>
      </w:tr>
      <w:tr w:rsidR="00E401BD" w:rsidRPr="001C60F2" w14:paraId="68A977E8" w14:textId="77777777" w:rsidTr="00C460CA">
        <w:trPr>
          <w:gridAfter w:val="2"/>
          <w:wAfter w:w="13572" w:type="dxa"/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DE7976F" w14:textId="77777777" w:rsidR="00E401BD" w:rsidRPr="00410951" w:rsidRDefault="00E401BD" w:rsidP="00E401BD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E401BD" w:rsidRPr="00D1009B" w14:paraId="20ACC113" w14:textId="77777777" w:rsidTr="00C460CA">
        <w:trPr>
          <w:gridAfter w:val="2"/>
          <w:wAfter w:w="13572" w:type="dxa"/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869DF6A" w14:textId="77777777" w:rsidR="00E401BD" w:rsidRPr="00D1009B" w:rsidRDefault="00E401BD" w:rsidP="00E401BD">
            <w:pPr>
              <w:rPr>
                <w:sz w:val="8"/>
                <w:szCs w:val="8"/>
              </w:rPr>
            </w:pPr>
          </w:p>
        </w:tc>
      </w:tr>
      <w:tr w:rsidR="00E401BD" w:rsidRPr="001C60F2" w14:paraId="566CAEEB" w14:textId="77777777" w:rsidTr="00C460CA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1E77A808" w14:textId="77777777" w:rsidR="00E401BD" w:rsidRPr="00410951" w:rsidRDefault="00E401BD" w:rsidP="00E401BD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4F6A90">
              <w:t xml:space="preserve">einschl. Umsatzsteuer </w:t>
            </w:r>
            <w:r>
              <w:t xml:space="preserve">                                             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6F76023C" w14:textId="77777777" w:rsidR="00E401BD" w:rsidRPr="00410951" w:rsidRDefault="00E401BD" w:rsidP="00E401BD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1D40B501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401BD" w:rsidRPr="00D1009B" w14:paraId="0A8AB562" w14:textId="77777777" w:rsidTr="00C460CA">
        <w:trPr>
          <w:gridAfter w:val="2"/>
          <w:wAfter w:w="13572" w:type="dxa"/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27F591F" w14:textId="77777777" w:rsidR="00E401BD" w:rsidRPr="00D1009B" w:rsidRDefault="00E401BD" w:rsidP="00E401BD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E401BD" w:rsidRPr="00D425A1" w14:paraId="79A900A2" w14:textId="77777777" w:rsidTr="00C460CA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065D3025" w14:textId="77777777" w:rsidR="00E401BD" w:rsidRPr="00D425A1" w:rsidRDefault="00E401BD" w:rsidP="00E401BD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Pr="004F6A90">
              <w:t>einschl. Umsatzsteuer</w:t>
            </w:r>
            <w:r>
              <w:br/>
            </w:r>
            <w:r w:rsidRPr="00D425A1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auto"/>
            </w:tcBorders>
            <w:vAlign w:val="bottom"/>
          </w:tcPr>
          <w:p w14:paraId="400CB01E" w14:textId="77777777" w:rsidR="00E401BD" w:rsidRPr="00D425A1" w:rsidRDefault="00E401BD" w:rsidP="00E401BD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41CD3CF9" w14:textId="77777777" w:rsidR="00E401BD" w:rsidRPr="0089492C" w:rsidRDefault="00E401BD" w:rsidP="00E401BD">
            <w:pPr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E401BD" w:rsidRPr="008B0B82" w14:paraId="49FD1F75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38A416F" w14:textId="77777777" w:rsidR="00E401BD" w:rsidRPr="008B0B82" w:rsidRDefault="00E401BD" w:rsidP="00E401BD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E401BD" w:rsidRPr="00DF0D66" w14:paraId="10920FAB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EACA712" w14:textId="77777777" w:rsidR="00E401BD" w:rsidRPr="00DC7388" w:rsidRDefault="00E401BD" w:rsidP="00E401BD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E401BD" w:rsidRPr="001C60F2" w14:paraId="779DAA52" w14:textId="77777777" w:rsidTr="00C460CA">
        <w:trPr>
          <w:gridAfter w:val="2"/>
          <w:wAfter w:w="13572" w:type="dxa"/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E6FDA74" w14:textId="77777777" w:rsidR="00E401BD" w:rsidRPr="00410951" w:rsidRDefault="00E401BD" w:rsidP="00E401BD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341C6AFC" w14:textId="77777777" w:rsidR="00E401BD" w:rsidRPr="00410951" w:rsidRDefault="00E401BD" w:rsidP="00E401BD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41410D07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401BD" w:rsidRPr="00DF0D66" w14:paraId="57886EDB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69BF164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401BD" w:rsidRPr="001C60F2" w14:paraId="06C31F93" w14:textId="77777777" w:rsidTr="00C460CA">
        <w:trPr>
          <w:gridAfter w:val="2"/>
          <w:wAfter w:w="13572" w:type="dxa"/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2811A632" w14:textId="77777777" w:rsidR="00E401BD" w:rsidRPr="00FF10F9" w:rsidRDefault="00E401BD" w:rsidP="00E401BD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48218F73" w14:textId="77777777" w:rsidR="00E401BD" w:rsidRPr="00410951" w:rsidRDefault="00E401BD" w:rsidP="00E401BD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4A890CF6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A321F" w:rsidRPr="001C60F2" w14:paraId="13789012" w14:textId="77777777" w:rsidTr="00C710EA">
        <w:trPr>
          <w:gridAfter w:val="2"/>
          <w:wAfter w:w="13572" w:type="dxa"/>
          <w:trHeight w:val="135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69EF497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1B1A0273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4FDCB517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611C1FDA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  <w:r>
              <w:rPr>
                <w:b/>
              </w:rPr>
              <w:t xml:space="preserve">4.1     </w:t>
            </w:r>
            <w:r w:rsidRPr="00FA321F">
              <w:rPr>
                <w:b/>
              </w:rPr>
              <w:t>Skontosatz</w:t>
            </w:r>
            <w:r>
              <w:rPr>
                <w:b/>
              </w:rPr>
              <w:t xml:space="preserve"> (bei Zahlung innerhalb von __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>
              <w:rPr>
                <w:b/>
              </w:rPr>
              <w:t>__ Tagen)              ____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>
              <w:rPr>
                <w:b/>
              </w:rPr>
              <w:t>________%</w:t>
            </w:r>
          </w:p>
          <w:p w14:paraId="0EFEC8A3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5F63D1E8" w14:textId="77777777" w:rsidR="00FA321F" w:rsidRPr="00FA321F" w:rsidRDefault="00FA321F" w:rsidP="00E401BD">
            <w:r w:rsidRPr="00FA321F">
              <w:t>Ein vom Bieter gewährter Skontoabzug wird bei der Angebotswertung nur berücksichtigt, wenn die Skontofrist mindestens 10 Tage beträgt.</w:t>
            </w:r>
          </w:p>
        </w:tc>
      </w:tr>
      <w:tr w:rsidR="00FA321F" w:rsidRPr="001C60F2" w14:paraId="5C71D896" w14:textId="77777777" w:rsidTr="00C460CA">
        <w:trPr>
          <w:gridAfter w:val="2"/>
          <w:wAfter w:w="13572" w:type="dxa"/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133BAD67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7377F7FF" w14:textId="77777777" w:rsidR="00FA321F" w:rsidRPr="00410951" w:rsidRDefault="00FA321F" w:rsidP="00E401BD">
            <w:pPr>
              <w:rPr>
                <w:b/>
              </w:rPr>
            </w:pPr>
          </w:p>
        </w:tc>
      </w:tr>
      <w:tr w:rsidR="00E401BD" w:rsidRPr="001C60F2" w14:paraId="02948446" w14:textId="77777777" w:rsidTr="00C460CA">
        <w:trPr>
          <w:gridAfter w:val="2"/>
          <w:wAfter w:w="13572" w:type="dxa"/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68EE283" w14:textId="77777777" w:rsidR="00E401BD" w:rsidRPr="00410951" w:rsidRDefault="00E401BD" w:rsidP="00E401BD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E401BD" w:rsidRPr="001C60F2" w14:paraId="56386F51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6A32C40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0CE55D49" w14:textId="77777777" w:rsidR="00E401BD" w:rsidRPr="001C60F2" w:rsidRDefault="00E401BD" w:rsidP="00E401BD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E401BD" w:rsidRPr="001C60F2" w14:paraId="4AD94ADE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13604D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86236B3" w14:textId="77777777" w:rsidR="00E401BD" w:rsidRPr="001C60F2" w:rsidRDefault="00E401BD" w:rsidP="00E401BD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E401BD" w:rsidRPr="001C60F2" w14:paraId="2BE321F0" w14:textId="77777777" w:rsidTr="00C460CA">
        <w:trPr>
          <w:gridAfter w:val="2"/>
          <w:wAfter w:w="13572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D19F853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38583B2E" w14:textId="77777777" w:rsidR="00E401BD" w:rsidRPr="001C60F2" w:rsidRDefault="00E401BD" w:rsidP="00E401BD">
            <w:pPr>
              <w:pStyle w:val="AnstrichTabelle"/>
            </w:pPr>
          </w:p>
        </w:tc>
      </w:tr>
      <w:tr w:rsidR="00E401BD" w:rsidRPr="00410951" w14:paraId="5535B7ED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4399BFF1" w14:textId="77777777" w:rsidR="00E401BD" w:rsidRPr="001C60F2" w:rsidRDefault="00E401BD" w:rsidP="00E401BD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7C654C86" w14:textId="77777777" w:rsidR="00E401BD" w:rsidRPr="00D425A1" w:rsidRDefault="00E401BD" w:rsidP="00E401BD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E401BD" w:rsidRPr="0051062D" w14:paraId="73536085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8DDD3B2" w14:textId="77777777" w:rsidR="00E401BD" w:rsidRPr="0051062D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10F09EA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78FC1CF6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7AF00A17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65C016F4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153D7F8F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5805684F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0AACAC5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331DC88" w14:textId="77777777" w:rsidR="00E401BD" w:rsidRPr="001C60F2" w:rsidRDefault="00E401BD" w:rsidP="00E401BD"/>
        </w:tc>
        <w:tc>
          <w:tcPr>
            <w:tcW w:w="1279" w:type="dxa"/>
            <w:gridSpan w:val="3"/>
            <w:vAlign w:val="center"/>
          </w:tcPr>
          <w:p w14:paraId="7AE615A2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7D8EBF3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07E0AC1D" w14:textId="77777777" w:rsidR="00E401BD" w:rsidRPr="009E0802" w:rsidRDefault="00E401BD" w:rsidP="00E401BD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137780D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3D79A360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27F7384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E7F8078" w14:textId="77777777" w:rsidR="00E401BD" w:rsidRPr="009E0802" w:rsidRDefault="00E401BD" w:rsidP="00E401BD"/>
        </w:tc>
        <w:tc>
          <w:tcPr>
            <w:tcW w:w="1279" w:type="dxa"/>
            <w:gridSpan w:val="3"/>
            <w:vAlign w:val="center"/>
          </w:tcPr>
          <w:p w14:paraId="0C705C8E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D9B68B6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E0CDFA3" w14:textId="77777777" w:rsidR="00E401BD" w:rsidRPr="009E0802" w:rsidRDefault="00E401BD" w:rsidP="00E401BD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EEC6208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341E6689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E7D64E0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B93DEC3" w14:textId="77777777" w:rsidR="00E401BD" w:rsidRPr="009E0802" w:rsidRDefault="00E401BD" w:rsidP="00E401BD"/>
        </w:tc>
        <w:tc>
          <w:tcPr>
            <w:tcW w:w="1279" w:type="dxa"/>
            <w:gridSpan w:val="3"/>
            <w:vAlign w:val="center"/>
          </w:tcPr>
          <w:p w14:paraId="62D59C34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37D66E07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847D50A" w14:textId="77777777" w:rsidR="00E401BD" w:rsidRPr="009E0802" w:rsidRDefault="00E401BD" w:rsidP="00E401BD">
            <w:r>
              <w:t>HPQR-Nr.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36C4B9F3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410951" w14:paraId="333156E7" w14:textId="77777777" w:rsidTr="00C460CA">
        <w:trPr>
          <w:gridAfter w:val="2"/>
          <w:wAfter w:w="13572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D5065A6" w14:textId="77777777" w:rsidR="00E401BD" w:rsidRPr="00FF10F9" w:rsidDel="00594545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6058368B" w14:textId="77777777" w:rsidR="00E401BD" w:rsidRPr="001C60F2" w:rsidRDefault="00E401BD" w:rsidP="00E401BD">
            <w:pPr>
              <w:jc w:val="left"/>
            </w:pPr>
          </w:p>
        </w:tc>
      </w:tr>
      <w:tr w:rsidR="00E401BD" w:rsidRPr="00410951" w14:paraId="4BD74CFB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06DF9EAF" w14:textId="77777777" w:rsidR="00E401BD" w:rsidRPr="001C60F2" w:rsidRDefault="00E401BD" w:rsidP="00E401BD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E401BD" w:rsidRPr="0027784E" w14:paraId="34C5326C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B115DF" w14:textId="77777777" w:rsidR="00E401BD" w:rsidRPr="0027784E" w:rsidRDefault="00E401BD" w:rsidP="00E401BD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DA0D9F0" w14:textId="77777777" w:rsidR="00E401BD" w:rsidRPr="0027784E" w:rsidRDefault="00E401BD" w:rsidP="00E401B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ED5A26F" w14:textId="77777777" w:rsidR="00E401BD" w:rsidRDefault="00E401BD" w:rsidP="00E401BD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401BD" w:rsidRPr="0027784E" w14:paraId="0BA941FB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C2C389F" w14:textId="77777777" w:rsidR="00E401BD" w:rsidRPr="0027784E" w:rsidRDefault="00E401BD" w:rsidP="00E401BD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784E802" w14:textId="77777777" w:rsidR="00E401BD" w:rsidRPr="00E92DDD" w:rsidRDefault="00E401BD" w:rsidP="00E401B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0C549B3" w14:textId="77777777" w:rsidR="00E401BD" w:rsidRDefault="00E401BD" w:rsidP="00E401BD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E401BD" w:rsidRPr="00DF0D66" w14:paraId="0F4288AD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754E783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92DDD" w:rsidRPr="00410951" w14:paraId="445B3746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06820089" w14:textId="77777777" w:rsidR="00E92DDD" w:rsidRPr="001C60F2" w:rsidRDefault="00E92DD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33B96FA7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645869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6A0A82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0C5F0116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1AB75301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BFD1828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794A31A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4C41FDED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2EA73B0C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5F8020B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67307B6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55FB8EEF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B0566CF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090F52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418CE8D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36B8CFB7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FF2F664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9461067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FF02D57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5C0827FD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FCE4915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6E3403B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3723F27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7919DA07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608FC8B2" w14:textId="77777777" w:rsidTr="00C460CA">
        <w:trPr>
          <w:gridAfter w:val="2"/>
          <w:wAfter w:w="13572" w:type="dxa"/>
          <w:cantSplit/>
          <w:trHeight w:val="170"/>
        </w:trPr>
        <w:tc>
          <w:tcPr>
            <w:tcW w:w="9667" w:type="dxa"/>
            <w:gridSpan w:val="1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D6A549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D50AFBA" w14:textId="77777777" w:rsidTr="00C460CA">
        <w:trPr>
          <w:gridAfter w:val="2"/>
          <w:wAfter w:w="13572" w:type="dxa"/>
          <w:cantSplit/>
          <w:trHeight w:val="284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133314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069B34A6" w14:textId="77777777" w:rsidR="00E92DDD" w:rsidRDefault="00E92DDD" w:rsidP="00347E05">
            <w:pPr>
              <w:jc w:val="left"/>
            </w:pPr>
          </w:p>
          <w:p w14:paraId="0B3F887E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1F64087E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BA67E86" w14:textId="77777777" w:rsidR="00E92DDD" w:rsidRPr="00FA6D6C" w:rsidRDefault="00E92DDD" w:rsidP="00347E05">
            <w:pPr>
              <w:jc w:val="left"/>
            </w:pPr>
          </w:p>
        </w:tc>
      </w:tr>
    </w:tbl>
    <w:p w14:paraId="3B722C44" w14:textId="77777777" w:rsidR="00624F1B" w:rsidRDefault="00624F1B" w:rsidP="00D464F5"/>
    <w:p w14:paraId="2619014D" w14:textId="77777777" w:rsidR="00624F1B" w:rsidRPr="00624F1B" w:rsidRDefault="00624F1B" w:rsidP="00D464F5">
      <w:r>
        <w:t>Bei elektronischer Übersendung ohne Unterschrift gültig.</w:t>
      </w:r>
    </w:p>
    <w:sectPr w:rsidR="00624F1B" w:rsidRPr="00624F1B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83E2E" w14:textId="77777777" w:rsidR="00462F2E" w:rsidRDefault="00462F2E">
      <w:r>
        <w:separator/>
      </w:r>
    </w:p>
    <w:p w14:paraId="6C364FC9" w14:textId="77777777" w:rsidR="00462F2E" w:rsidRDefault="00462F2E"/>
    <w:p w14:paraId="7A9FD37E" w14:textId="77777777" w:rsidR="00462F2E" w:rsidRDefault="00462F2E"/>
  </w:endnote>
  <w:endnote w:type="continuationSeparator" w:id="0">
    <w:p w14:paraId="63B8B8D8" w14:textId="77777777" w:rsidR="00462F2E" w:rsidRDefault="00462F2E">
      <w:r>
        <w:continuationSeparator/>
      </w:r>
    </w:p>
    <w:p w14:paraId="40981208" w14:textId="77777777" w:rsidR="00462F2E" w:rsidRDefault="00462F2E"/>
    <w:p w14:paraId="24F89566" w14:textId="77777777" w:rsidR="00462F2E" w:rsidRDefault="00462F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29DAE957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9B9DA46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9F76887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9E19D4A" wp14:editId="6F5C04B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371C640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ECF82D4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952574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952574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4E367EDA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8454F" w14:textId="77777777" w:rsidR="00462F2E" w:rsidRDefault="00462F2E" w:rsidP="00026D23">
      <w:r>
        <w:separator/>
      </w:r>
    </w:p>
  </w:footnote>
  <w:footnote w:type="continuationSeparator" w:id="0">
    <w:p w14:paraId="40816D2A" w14:textId="77777777" w:rsidR="00462F2E" w:rsidRDefault="00462F2E">
      <w:r>
        <w:continuationSeparator/>
      </w:r>
    </w:p>
    <w:p w14:paraId="4045CB6F" w14:textId="77777777" w:rsidR="00462F2E" w:rsidRDefault="00462F2E"/>
    <w:p w14:paraId="509A3FBC" w14:textId="77777777" w:rsidR="00462F2E" w:rsidRDefault="00462F2E"/>
  </w:footnote>
  <w:footnote w:id="1">
    <w:p w14:paraId="1FA4DBE0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1293E28A" w14:textId="77777777" w:rsidR="00E401BD" w:rsidRPr="00997FC2" w:rsidRDefault="00E401BD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4E668A85" w14:textId="77777777" w:rsidR="00E401BD" w:rsidRPr="006F2B9B" w:rsidRDefault="00E401BD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DA89A" w14:textId="77777777" w:rsidR="00E76F2B" w:rsidRDefault="00E76F2B">
    <w:pPr>
      <w:pStyle w:val="Kopfzeile"/>
    </w:pPr>
    <w:r w:rsidRPr="007D5567">
      <w:t>213</w:t>
    </w:r>
  </w:p>
  <w:p w14:paraId="7D19E718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81301961">
    <w:abstractNumId w:val="1"/>
  </w:num>
  <w:num w:numId="2" w16cid:durableId="336229480">
    <w:abstractNumId w:val="7"/>
  </w:num>
  <w:num w:numId="3" w16cid:durableId="1972860762">
    <w:abstractNumId w:val="9"/>
  </w:num>
  <w:num w:numId="4" w16cid:durableId="1976716189">
    <w:abstractNumId w:val="23"/>
  </w:num>
  <w:num w:numId="5" w16cid:durableId="1201624157">
    <w:abstractNumId w:val="11"/>
  </w:num>
  <w:num w:numId="6" w16cid:durableId="1241674559">
    <w:abstractNumId w:val="3"/>
  </w:num>
  <w:num w:numId="7" w16cid:durableId="1721443660">
    <w:abstractNumId w:val="14"/>
  </w:num>
  <w:num w:numId="8" w16cid:durableId="1539586144">
    <w:abstractNumId w:val="10"/>
  </w:num>
  <w:num w:numId="9" w16cid:durableId="423847433">
    <w:abstractNumId w:val="22"/>
  </w:num>
  <w:num w:numId="10" w16cid:durableId="1302080599">
    <w:abstractNumId w:val="6"/>
  </w:num>
  <w:num w:numId="11" w16cid:durableId="941838825">
    <w:abstractNumId w:val="13"/>
  </w:num>
  <w:num w:numId="12" w16cid:durableId="1005599101">
    <w:abstractNumId w:val="13"/>
  </w:num>
  <w:num w:numId="13" w16cid:durableId="965240961">
    <w:abstractNumId w:val="13"/>
  </w:num>
  <w:num w:numId="14" w16cid:durableId="1887571271">
    <w:abstractNumId w:val="13"/>
  </w:num>
  <w:num w:numId="15" w16cid:durableId="460542836">
    <w:abstractNumId w:val="13"/>
  </w:num>
  <w:num w:numId="16" w16cid:durableId="1827747037">
    <w:abstractNumId w:val="2"/>
  </w:num>
  <w:num w:numId="17" w16cid:durableId="2039621880">
    <w:abstractNumId w:val="2"/>
  </w:num>
  <w:num w:numId="18" w16cid:durableId="327249107">
    <w:abstractNumId w:val="18"/>
  </w:num>
  <w:num w:numId="19" w16cid:durableId="1982226769">
    <w:abstractNumId w:val="15"/>
  </w:num>
  <w:num w:numId="20" w16cid:durableId="73166929">
    <w:abstractNumId w:val="12"/>
  </w:num>
  <w:num w:numId="21" w16cid:durableId="195852528">
    <w:abstractNumId w:val="8"/>
  </w:num>
  <w:num w:numId="22" w16cid:durableId="487022287">
    <w:abstractNumId w:val="0"/>
  </w:num>
  <w:num w:numId="23" w16cid:durableId="1308123211">
    <w:abstractNumId w:val="17"/>
  </w:num>
  <w:num w:numId="24" w16cid:durableId="1792356256">
    <w:abstractNumId w:val="20"/>
  </w:num>
  <w:num w:numId="25" w16cid:durableId="827794863">
    <w:abstractNumId w:val="21"/>
  </w:num>
  <w:num w:numId="26" w16cid:durableId="1287005861">
    <w:abstractNumId w:val="4"/>
  </w:num>
  <w:num w:numId="27" w16cid:durableId="442263885">
    <w:abstractNumId w:val="16"/>
  </w:num>
  <w:num w:numId="28" w16cid:durableId="46072401">
    <w:abstractNumId w:val="19"/>
  </w:num>
  <w:num w:numId="29" w16cid:durableId="2115510498">
    <w:abstractNumId w:val="2"/>
  </w:num>
  <w:num w:numId="30" w16cid:durableId="1393192459">
    <w:abstractNumId w:val="2"/>
  </w:num>
  <w:num w:numId="31" w16cid:durableId="80875639">
    <w:abstractNumId w:val="2"/>
  </w:num>
  <w:num w:numId="32" w16cid:durableId="1902522306">
    <w:abstractNumId w:val="2"/>
  </w:num>
  <w:num w:numId="33" w16cid:durableId="14034844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NVW75kUBvZuLy0BbdZ1D+aIH4gZCbvysnA4dPnaWeESJz1YShHieMFkXFkyPJksCAgFkE3ScYomGG90+EZK+g==" w:salt="JVjN9mcH5Fhz0H2aNeb0hA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6233"/>
    <w:rsid w:val="000364B9"/>
    <w:rsid w:val="00046C8E"/>
    <w:rsid w:val="00047B44"/>
    <w:rsid w:val="000540FB"/>
    <w:rsid w:val="0006675C"/>
    <w:rsid w:val="00067687"/>
    <w:rsid w:val="00067E94"/>
    <w:rsid w:val="000733CD"/>
    <w:rsid w:val="00081305"/>
    <w:rsid w:val="000848E7"/>
    <w:rsid w:val="00087A22"/>
    <w:rsid w:val="0009046A"/>
    <w:rsid w:val="000978B2"/>
    <w:rsid w:val="000A42AA"/>
    <w:rsid w:val="000A77E4"/>
    <w:rsid w:val="000C070F"/>
    <w:rsid w:val="000C7278"/>
    <w:rsid w:val="000D2327"/>
    <w:rsid w:val="000D2F1B"/>
    <w:rsid w:val="000E4AA2"/>
    <w:rsid w:val="000F3508"/>
    <w:rsid w:val="001013A4"/>
    <w:rsid w:val="001028D9"/>
    <w:rsid w:val="00102AB7"/>
    <w:rsid w:val="00106076"/>
    <w:rsid w:val="0010771E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716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1A72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2155"/>
    <w:rsid w:val="002C3E91"/>
    <w:rsid w:val="002C403D"/>
    <w:rsid w:val="002C444F"/>
    <w:rsid w:val="002D3567"/>
    <w:rsid w:val="002D53AE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47F41"/>
    <w:rsid w:val="00351096"/>
    <w:rsid w:val="003552CC"/>
    <w:rsid w:val="00355674"/>
    <w:rsid w:val="00355F55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E74"/>
    <w:rsid w:val="003B6F65"/>
    <w:rsid w:val="003B7BE2"/>
    <w:rsid w:val="003C30CD"/>
    <w:rsid w:val="003D1BE6"/>
    <w:rsid w:val="003D3E99"/>
    <w:rsid w:val="003E2CD4"/>
    <w:rsid w:val="003E4B7B"/>
    <w:rsid w:val="003E604E"/>
    <w:rsid w:val="003E79F7"/>
    <w:rsid w:val="00402A1B"/>
    <w:rsid w:val="00403C66"/>
    <w:rsid w:val="004106F8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F2E"/>
    <w:rsid w:val="00465A6F"/>
    <w:rsid w:val="0047055A"/>
    <w:rsid w:val="0047343B"/>
    <w:rsid w:val="00477548"/>
    <w:rsid w:val="00480ABD"/>
    <w:rsid w:val="004818FE"/>
    <w:rsid w:val="00482859"/>
    <w:rsid w:val="00485D27"/>
    <w:rsid w:val="00492429"/>
    <w:rsid w:val="00493D8E"/>
    <w:rsid w:val="00495570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13DD8"/>
    <w:rsid w:val="00520D3B"/>
    <w:rsid w:val="00521A16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F1B"/>
    <w:rsid w:val="00630A3F"/>
    <w:rsid w:val="0063407D"/>
    <w:rsid w:val="00640260"/>
    <w:rsid w:val="00643351"/>
    <w:rsid w:val="00660458"/>
    <w:rsid w:val="0066119D"/>
    <w:rsid w:val="00663E32"/>
    <w:rsid w:val="00667DCD"/>
    <w:rsid w:val="006822E7"/>
    <w:rsid w:val="006832B7"/>
    <w:rsid w:val="00685A08"/>
    <w:rsid w:val="00692462"/>
    <w:rsid w:val="00695337"/>
    <w:rsid w:val="0069669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11F8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318"/>
    <w:rsid w:val="0078695C"/>
    <w:rsid w:val="00790275"/>
    <w:rsid w:val="00795297"/>
    <w:rsid w:val="0079630C"/>
    <w:rsid w:val="00796CCF"/>
    <w:rsid w:val="007A77B2"/>
    <w:rsid w:val="007B122B"/>
    <w:rsid w:val="007C0B33"/>
    <w:rsid w:val="007C545B"/>
    <w:rsid w:val="007D436B"/>
    <w:rsid w:val="007D5567"/>
    <w:rsid w:val="007D614C"/>
    <w:rsid w:val="007E61DB"/>
    <w:rsid w:val="007E7294"/>
    <w:rsid w:val="008039B3"/>
    <w:rsid w:val="00804FF9"/>
    <w:rsid w:val="0081095D"/>
    <w:rsid w:val="00812BF3"/>
    <w:rsid w:val="0081723D"/>
    <w:rsid w:val="00823EDF"/>
    <w:rsid w:val="00853F45"/>
    <w:rsid w:val="0086350B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E55B9"/>
    <w:rsid w:val="008F52AA"/>
    <w:rsid w:val="008F6547"/>
    <w:rsid w:val="009029D0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2D36"/>
    <w:rsid w:val="009515C7"/>
    <w:rsid w:val="00952574"/>
    <w:rsid w:val="00953C73"/>
    <w:rsid w:val="009555C5"/>
    <w:rsid w:val="00962412"/>
    <w:rsid w:val="00967807"/>
    <w:rsid w:val="0097166A"/>
    <w:rsid w:val="0097459E"/>
    <w:rsid w:val="00987558"/>
    <w:rsid w:val="00991A98"/>
    <w:rsid w:val="00995989"/>
    <w:rsid w:val="009A3215"/>
    <w:rsid w:val="009A75F3"/>
    <w:rsid w:val="009B37A2"/>
    <w:rsid w:val="009B5456"/>
    <w:rsid w:val="009C14BE"/>
    <w:rsid w:val="009D273A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57E4"/>
    <w:rsid w:val="00A35AB2"/>
    <w:rsid w:val="00A36997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1096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1747"/>
    <w:rsid w:val="00AD584D"/>
    <w:rsid w:val="00AE4AF0"/>
    <w:rsid w:val="00AE5809"/>
    <w:rsid w:val="00AE74AE"/>
    <w:rsid w:val="00AF1915"/>
    <w:rsid w:val="00B003C3"/>
    <w:rsid w:val="00B02A39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1FAE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B495E"/>
    <w:rsid w:val="00BC1C9D"/>
    <w:rsid w:val="00BC2DD5"/>
    <w:rsid w:val="00BD01D4"/>
    <w:rsid w:val="00BD1AB8"/>
    <w:rsid w:val="00BF5AA7"/>
    <w:rsid w:val="00C03127"/>
    <w:rsid w:val="00C03D38"/>
    <w:rsid w:val="00C04FCD"/>
    <w:rsid w:val="00C101BF"/>
    <w:rsid w:val="00C10DA7"/>
    <w:rsid w:val="00C1264E"/>
    <w:rsid w:val="00C14A93"/>
    <w:rsid w:val="00C170C0"/>
    <w:rsid w:val="00C17C46"/>
    <w:rsid w:val="00C246AC"/>
    <w:rsid w:val="00C24C04"/>
    <w:rsid w:val="00C26124"/>
    <w:rsid w:val="00C2678D"/>
    <w:rsid w:val="00C27171"/>
    <w:rsid w:val="00C277A6"/>
    <w:rsid w:val="00C30192"/>
    <w:rsid w:val="00C40DBE"/>
    <w:rsid w:val="00C45CD7"/>
    <w:rsid w:val="00C460CA"/>
    <w:rsid w:val="00C55A6C"/>
    <w:rsid w:val="00C647C8"/>
    <w:rsid w:val="00C74A8F"/>
    <w:rsid w:val="00C764C5"/>
    <w:rsid w:val="00C7671D"/>
    <w:rsid w:val="00C81A77"/>
    <w:rsid w:val="00C86E04"/>
    <w:rsid w:val="00CB1036"/>
    <w:rsid w:val="00CB2EEB"/>
    <w:rsid w:val="00CC61D1"/>
    <w:rsid w:val="00CC69E9"/>
    <w:rsid w:val="00CD254F"/>
    <w:rsid w:val="00CD54C7"/>
    <w:rsid w:val="00CD6BE8"/>
    <w:rsid w:val="00CF64C4"/>
    <w:rsid w:val="00CF68D2"/>
    <w:rsid w:val="00CF73FA"/>
    <w:rsid w:val="00D006B5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B0D4A"/>
    <w:rsid w:val="00DB1096"/>
    <w:rsid w:val="00DB4595"/>
    <w:rsid w:val="00DB5B7E"/>
    <w:rsid w:val="00DB5F37"/>
    <w:rsid w:val="00DB6C0D"/>
    <w:rsid w:val="00DC2EA6"/>
    <w:rsid w:val="00DC35D8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F0D66"/>
    <w:rsid w:val="00E02FAA"/>
    <w:rsid w:val="00E05D8D"/>
    <w:rsid w:val="00E1197E"/>
    <w:rsid w:val="00E12545"/>
    <w:rsid w:val="00E2142E"/>
    <w:rsid w:val="00E26892"/>
    <w:rsid w:val="00E322E9"/>
    <w:rsid w:val="00E3730E"/>
    <w:rsid w:val="00E401BD"/>
    <w:rsid w:val="00E4388C"/>
    <w:rsid w:val="00E516E7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7AED"/>
    <w:rsid w:val="00EE2B0B"/>
    <w:rsid w:val="00F074FC"/>
    <w:rsid w:val="00F104BB"/>
    <w:rsid w:val="00F133C2"/>
    <w:rsid w:val="00F21669"/>
    <w:rsid w:val="00F25E67"/>
    <w:rsid w:val="00F25F35"/>
    <w:rsid w:val="00F32C49"/>
    <w:rsid w:val="00F36135"/>
    <w:rsid w:val="00F36772"/>
    <w:rsid w:val="00F43051"/>
    <w:rsid w:val="00F43465"/>
    <w:rsid w:val="00F47536"/>
    <w:rsid w:val="00F562AE"/>
    <w:rsid w:val="00F71560"/>
    <w:rsid w:val="00F808BF"/>
    <w:rsid w:val="00F80C34"/>
    <w:rsid w:val="00F84389"/>
    <w:rsid w:val="00F8655F"/>
    <w:rsid w:val="00F90ED7"/>
    <w:rsid w:val="00F92CF7"/>
    <w:rsid w:val="00F9571F"/>
    <w:rsid w:val="00FA0151"/>
    <w:rsid w:val="00FA26FA"/>
    <w:rsid w:val="00FA321F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A5DE00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FA321F"/>
    <w:rPr>
      <w:rFonts w:ascii="Arial" w:hAnsi="Arial" w:cs="Arial"/>
      <w:b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1B389-7569-4472-9B40-57305D8F8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774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Schwend, Timm</cp:lastModifiedBy>
  <cp:revision>13</cp:revision>
  <cp:lastPrinted>2019-04-17T06:20:00Z</cp:lastPrinted>
  <dcterms:created xsi:type="dcterms:W3CDTF">2024-06-19T08:19:00Z</dcterms:created>
  <dcterms:modified xsi:type="dcterms:W3CDTF">2026-05-25T12:24:00Z</dcterms:modified>
</cp:coreProperties>
</file>